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12A94119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color w:val="FF0000"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A46CCB" w:rsidRPr="00716A07">
        <w:rPr>
          <w:b/>
          <w:sz w:val="24"/>
          <w:lang w:val="en-IN"/>
        </w:rPr>
        <w:t>4</w:t>
      </w:r>
      <w:r w:rsidR="00D62A0E" w:rsidRPr="00716A07">
        <w:rPr>
          <w:b/>
          <w:sz w:val="24"/>
          <w:lang w:val="en-IN"/>
        </w:rPr>
        <w:t>7</w:t>
      </w:r>
      <w:r w:rsidR="00A46CCB" w:rsidRPr="00716A07">
        <w:rPr>
          <w:b/>
          <w:sz w:val="24"/>
          <w:lang w:val="en-IN"/>
        </w:rPr>
        <w:t>-e</w:t>
      </w:r>
      <w:r w:rsidRPr="00716A07">
        <w:rPr>
          <w:b/>
          <w:sz w:val="24"/>
          <w:lang w:val="en-IN"/>
        </w:rPr>
        <w:tab/>
      </w:r>
      <w:bookmarkStart w:id="0" w:name="_Hlk99578643"/>
      <w:r w:rsidR="0022664B" w:rsidRPr="0022664B">
        <w:rPr>
          <w:b/>
          <w:sz w:val="24"/>
          <w:lang w:val="en-IN"/>
        </w:rPr>
        <w:t>S6-22085</w:t>
      </w:r>
      <w:r w:rsidR="0022664B">
        <w:rPr>
          <w:b/>
          <w:sz w:val="24"/>
          <w:lang w:val="en-IN"/>
        </w:rPr>
        <w:t>8</w:t>
      </w:r>
      <w:bookmarkEnd w:id="0"/>
    </w:p>
    <w:p w14:paraId="0AE5EFFE" w14:textId="7DF3DB15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A46CCB" w:rsidRPr="00716A07">
        <w:rPr>
          <w:b/>
          <w:sz w:val="22"/>
          <w:szCs w:val="22"/>
          <w:lang w:val="en-IN"/>
        </w:rPr>
        <w:t>1</w:t>
      </w:r>
      <w:r w:rsidR="00D62A0E" w:rsidRPr="00716A07">
        <w:rPr>
          <w:b/>
          <w:sz w:val="22"/>
          <w:szCs w:val="22"/>
          <w:lang w:val="en-IN"/>
        </w:rPr>
        <w:t>4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vertAlign w:val="superscript"/>
          <w:lang w:val="en-IN"/>
        </w:rPr>
        <w:t>nd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February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 xml:space="preserve">(revision of </w:t>
      </w:r>
      <w:r w:rsidR="0022664B" w:rsidRPr="00716A07">
        <w:rPr>
          <w:b/>
          <w:sz w:val="24"/>
          <w:lang w:val="en-IN"/>
        </w:rPr>
        <w:t>S6-220699</w:t>
      </w:r>
      <w:r w:rsidRPr="00716A07">
        <w:rPr>
          <w:b/>
          <w:sz w:val="24"/>
          <w:lang w:val="en-IN"/>
        </w:rPr>
        <w:t>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3B5F7CD3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6B1691" w:rsidRPr="00716A07">
        <w:rPr>
          <w:rFonts w:ascii="Arial" w:hAnsi="Arial" w:cs="Arial"/>
          <w:bCs/>
          <w:sz w:val="22"/>
          <w:szCs w:val="22"/>
        </w:rPr>
        <w:t>S6-220044</w:t>
      </w:r>
      <w:r w:rsidR="006B1691" w:rsidRPr="00716A07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(C1-220854) 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CT1, SA2</w:t>
      </w:r>
    </w:p>
    <w:p w14:paraId="5518EAC0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CT3, CT4</w:t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CFACAA1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Nishant Gupta</w:t>
      </w:r>
    </w:p>
    <w:p w14:paraId="009CF686" w14:textId="507E3B7D" w:rsidR="00A04AEF" w:rsidRPr="00716A07" w:rsidRDefault="00A04AEF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sz w:val="22"/>
          <w:szCs w:val="22"/>
        </w:rPr>
        <w:t>gnishant@qti.qualcomm.com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2C2CB0B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5347D5" w:rsidRPr="005347D5">
        <w:rPr>
          <w:rFonts w:ascii="Arial" w:hAnsi="Arial" w:cs="Arial"/>
          <w:sz w:val="22"/>
          <w:szCs w:val="22"/>
        </w:rPr>
        <w:t>S6-220857</w:t>
      </w:r>
      <w:r w:rsidR="00A639E8" w:rsidRPr="00716A07">
        <w:rPr>
          <w:rFonts w:ascii="Arial" w:hAnsi="Arial" w:cs="Arial"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sz w:val="22"/>
          <w:szCs w:val="22"/>
        </w:rPr>
        <w:t xml:space="preserve">on </w:t>
      </w:r>
      <w:r w:rsidR="00C535A4" w:rsidRPr="00716A07">
        <w:rPr>
          <w:rFonts w:ascii="Arial" w:hAnsi="Arial" w:cs="Arial"/>
          <w:sz w:val="22"/>
          <w:szCs w:val="22"/>
        </w:rPr>
        <w:t>u</w:t>
      </w:r>
      <w:r w:rsidRPr="00716A07">
        <w:rPr>
          <w:rFonts w:ascii="Arial" w:hAnsi="Arial" w:cs="Arial"/>
          <w:sz w:val="22"/>
          <w:szCs w:val="22"/>
        </w:rPr>
        <w:t>pdates to ECS configuration information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7A8822C0" w14:textId="488BBF01" w:rsidR="006A0961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D032E0" w:rsidRPr="00716A07">
        <w:rPr>
          <w:rFonts w:ascii="Arial" w:hAnsi="Arial" w:cs="Arial"/>
        </w:rPr>
        <w:t xml:space="preserve">S6-220044 </w:t>
      </w:r>
      <w:r w:rsidRPr="00716A07">
        <w:rPr>
          <w:rFonts w:ascii="Arial" w:hAnsi="Arial" w:cs="Arial"/>
        </w:rPr>
        <w:t xml:space="preserve">(C1-220854). </w:t>
      </w:r>
      <w:r w:rsidR="002932CA">
        <w:rPr>
          <w:rFonts w:ascii="Arial" w:hAnsi="Arial" w:cs="Arial"/>
        </w:rPr>
        <w:t xml:space="preserve">To resolve the concerns with ECS provider ID, </w:t>
      </w:r>
      <w:r w:rsidR="002932CA" w:rsidRPr="002932CA">
        <w:rPr>
          <w:rFonts w:ascii="Arial" w:hAnsi="Arial" w:cs="Arial"/>
        </w:rPr>
        <w:t>SA6 has agreed the attached CR (</w:t>
      </w:r>
      <w:r w:rsidR="005347D5" w:rsidRPr="005347D5">
        <w:rPr>
          <w:rFonts w:ascii="Arial" w:hAnsi="Arial" w:cs="Arial"/>
        </w:rPr>
        <w:t>S6-220857</w:t>
      </w:r>
      <w:r w:rsidR="002932CA" w:rsidRPr="002932CA">
        <w:rPr>
          <w:rFonts w:ascii="Arial" w:hAnsi="Arial" w:cs="Arial"/>
        </w:rPr>
        <w:t>).</w:t>
      </w:r>
      <w:bookmarkEnd w:id="8"/>
    </w:p>
    <w:p w14:paraId="6B2087C6" w14:textId="7C1631F9" w:rsidR="00A04AEF" w:rsidRPr="00716A07" w:rsidRDefault="00470C4C" w:rsidP="00A04AEF">
      <w:pPr>
        <w:rPr>
          <w:lang w:eastAsia="zh-CN"/>
        </w:rPr>
      </w:pPr>
      <w:r w:rsidRPr="00716A07">
        <w:rPr>
          <w:rFonts w:ascii="Arial" w:hAnsi="Arial" w:cs="Arial"/>
        </w:rPr>
        <w:t>SA6 kindly requests CT1 and SA2 to update the ECS configuration information in CT1 and SA2 specifications accordingly</w:t>
      </w:r>
      <w:r w:rsidR="00FD5AE2" w:rsidRPr="00716A07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46EFC8C9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and SA2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22A88043" w14:textId="1979EC91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SA6#49-e          16</w:t>
      </w:r>
      <w:r w:rsidR="00EC2C58" w:rsidRPr="00716A07">
        <w:rPr>
          <w:rFonts w:ascii="Arial" w:hAnsi="Arial" w:cs="Arial"/>
          <w:bCs/>
          <w:vertAlign w:val="superscript"/>
        </w:rPr>
        <w:t xml:space="preserve"> </w:t>
      </w:r>
      <w:r w:rsidR="00EC2C58" w:rsidRPr="00716A07">
        <w:rPr>
          <w:rFonts w:ascii="Arial" w:hAnsi="Arial" w:cs="Arial"/>
          <w:bCs/>
        </w:rPr>
        <w:t>May</w:t>
      </w:r>
      <w:r w:rsidRPr="00716A07">
        <w:rPr>
          <w:rFonts w:ascii="Arial" w:hAnsi="Arial" w:cs="Arial"/>
          <w:bCs/>
        </w:rPr>
        <w:t xml:space="preserve"> – 24 May 2022 </w:t>
      </w:r>
      <w:r w:rsidRPr="00716A07">
        <w:rPr>
          <w:rFonts w:ascii="Arial" w:hAnsi="Arial" w:cs="Arial"/>
          <w:bCs/>
        </w:rPr>
        <w:tab/>
        <w:t>e-meeting</w:t>
      </w:r>
    </w:p>
    <w:p w14:paraId="57177FD1" w14:textId="6F59E73D" w:rsidR="00470C4C" w:rsidRPr="00716A07" w:rsidRDefault="00470C4C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SA6#49-BIS-e   22 June – 01 July 2022</w:t>
      </w:r>
      <w:r w:rsidRPr="00716A07">
        <w:rPr>
          <w:rFonts w:ascii="Arial" w:hAnsi="Arial" w:cs="Arial"/>
          <w:bCs/>
        </w:rPr>
        <w:tab/>
        <w:t>e-meeting</w:t>
      </w:r>
    </w:p>
    <w:p w14:paraId="354D47A2" w14:textId="77777777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A490436" w14:textId="4732933B" w:rsidR="002201E4" w:rsidRPr="00716A07" w:rsidRDefault="002201E4" w:rsidP="00A04AEF">
      <w:pPr>
        <w:spacing w:after="60"/>
        <w:ind w:left="1985" w:hanging="1985"/>
        <w:rPr>
          <w:rFonts w:ascii="Arial" w:hAnsi="Arial" w:cs="Arial"/>
          <w:bCs/>
        </w:rPr>
      </w:pP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23F32" w14:textId="77777777" w:rsidR="00024874" w:rsidRDefault="00024874">
      <w:pPr>
        <w:spacing w:after="0"/>
      </w:pPr>
      <w:r>
        <w:separator/>
      </w:r>
    </w:p>
  </w:endnote>
  <w:endnote w:type="continuationSeparator" w:id="0">
    <w:p w14:paraId="16C1EDC3" w14:textId="77777777" w:rsidR="00024874" w:rsidRDefault="000248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29095" w14:textId="77777777" w:rsidR="00024874" w:rsidRDefault="00024874">
      <w:pPr>
        <w:spacing w:after="0"/>
      </w:pPr>
      <w:r>
        <w:separator/>
      </w:r>
    </w:p>
  </w:footnote>
  <w:footnote w:type="continuationSeparator" w:id="0">
    <w:p w14:paraId="1A27B068" w14:textId="77777777" w:rsidR="00024874" w:rsidRDefault="000248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874"/>
    <w:rsid w:val="00046F08"/>
    <w:rsid w:val="00095BC2"/>
    <w:rsid w:val="000F6242"/>
    <w:rsid w:val="0010204C"/>
    <w:rsid w:val="00172FED"/>
    <w:rsid w:val="001C508D"/>
    <w:rsid w:val="002201E4"/>
    <w:rsid w:val="0022664B"/>
    <w:rsid w:val="00233917"/>
    <w:rsid w:val="002932CA"/>
    <w:rsid w:val="00294041"/>
    <w:rsid w:val="002A6824"/>
    <w:rsid w:val="002F1940"/>
    <w:rsid w:val="00383545"/>
    <w:rsid w:val="00390B0F"/>
    <w:rsid w:val="00433500"/>
    <w:rsid w:val="00433F71"/>
    <w:rsid w:val="00440D43"/>
    <w:rsid w:val="00470C4C"/>
    <w:rsid w:val="004E3939"/>
    <w:rsid w:val="005347D5"/>
    <w:rsid w:val="005C5E00"/>
    <w:rsid w:val="005E6E23"/>
    <w:rsid w:val="00607CA9"/>
    <w:rsid w:val="006A0961"/>
    <w:rsid w:val="006A3A35"/>
    <w:rsid w:val="006B1691"/>
    <w:rsid w:val="006E0D4F"/>
    <w:rsid w:val="006F2D99"/>
    <w:rsid w:val="00716A07"/>
    <w:rsid w:val="00726022"/>
    <w:rsid w:val="007F4F92"/>
    <w:rsid w:val="007F6F25"/>
    <w:rsid w:val="008564D6"/>
    <w:rsid w:val="008D772F"/>
    <w:rsid w:val="00953874"/>
    <w:rsid w:val="0099764C"/>
    <w:rsid w:val="00A0425B"/>
    <w:rsid w:val="00A04AEF"/>
    <w:rsid w:val="00A4293B"/>
    <w:rsid w:val="00A46CCB"/>
    <w:rsid w:val="00A639E8"/>
    <w:rsid w:val="00A71544"/>
    <w:rsid w:val="00AB303E"/>
    <w:rsid w:val="00B33F3C"/>
    <w:rsid w:val="00B97703"/>
    <w:rsid w:val="00C04BAC"/>
    <w:rsid w:val="00C17B7B"/>
    <w:rsid w:val="00C23C20"/>
    <w:rsid w:val="00C535A4"/>
    <w:rsid w:val="00C60B2B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E94E1E"/>
    <w:rsid w:val="00EC2C58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  <w:rPr>
      <w:lang w:val="en-IN" w:eastAsia="en-GB"/>
    </w:r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48e-Rev4</cp:lastModifiedBy>
  <cp:revision>35</cp:revision>
  <cp:lastPrinted>2002-04-23T07:10:00Z</cp:lastPrinted>
  <dcterms:created xsi:type="dcterms:W3CDTF">2020-01-14T15:01:00Z</dcterms:created>
  <dcterms:modified xsi:type="dcterms:W3CDTF">2022-04-12T15:34:00Z</dcterms:modified>
</cp:coreProperties>
</file>